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5C" w:rsidRDefault="008E335C" w:rsidP="008E335C">
      <w:pPr>
        <w:ind w:firstLineChars="900" w:firstLine="31680"/>
      </w:pPr>
    </w:p>
    <w:p w:rsidR="008E335C" w:rsidRDefault="008E335C" w:rsidP="00C946BA">
      <w:pPr>
        <w:ind w:firstLineChars="400" w:firstLine="31680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舟山市慈善总会第五届理事推荐表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40"/>
        <w:gridCol w:w="1511"/>
        <w:gridCol w:w="1785"/>
        <w:gridCol w:w="2386"/>
      </w:tblGrid>
      <w:tr w:rsidR="008E335C" w:rsidRPr="00326AE3" w:rsidTr="00326AE3">
        <w:tc>
          <w:tcPr>
            <w:tcW w:w="2840" w:type="dxa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单位全称</w:t>
            </w:r>
          </w:p>
        </w:tc>
        <w:tc>
          <w:tcPr>
            <w:tcW w:w="5682" w:type="dxa"/>
            <w:gridSpan w:val="3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8E335C" w:rsidRPr="00326AE3" w:rsidTr="00326AE3">
        <w:tc>
          <w:tcPr>
            <w:tcW w:w="2840" w:type="dxa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单位详细地址</w:t>
            </w:r>
          </w:p>
        </w:tc>
        <w:tc>
          <w:tcPr>
            <w:tcW w:w="5682" w:type="dxa"/>
            <w:gridSpan w:val="3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8E335C" w:rsidRPr="00326AE3" w:rsidTr="00326AE3">
        <w:tc>
          <w:tcPr>
            <w:tcW w:w="2840" w:type="dxa"/>
            <w:vMerge w:val="restart"/>
            <w:vAlign w:val="center"/>
          </w:tcPr>
          <w:p w:rsidR="008E335C" w:rsidRPr="00326AE3" w:rsidRDefault="008E335C" w:rsidP="00326AE3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理事姓名</w:t>
            </w:r>
          </w:p>
        </w:tc>
        <w:tc>
          <w:tcPr>
            <w:tcW w:w="1511" w:type="dxa"/>
            <w:vMerge w:val="restart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785" w:type="dxa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职务</w:t>
            </w:r>
          </w:p>
        </w:tc>
        <w:tc>
          <w:tcPr>
            <w:tcW w:w="2386" w:type="dxa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8E335C" w:rsidRPr="00326AE3" w:rsidTr="00326AE3">
        <w:tc>
          <w:tcPr>
            <w:tcW w:w="2840" w:type="dxa"/>
            <w:vMerge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1" w:type="dxa"/>
            <w:vMerge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785" w:type="dxa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联系电话</w:t>
            </w:r>
          </w:p>
        </w:tc>
        <w:tc>
          <w:tcPr>
            <w:tcW w:w="2386" w:type="dxa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8E335C" w:rsidRPr="00326AE3" w:rsidTr="00326AE3">
        <w:trPr>
          <w:trHeight w:val="2769"/>
        </w:trPr>
        <w:tc>
          <w:tcPr>
            <w:tcW w:w="8522" w:type="dxa"/>
            <w:gridSpan w:val="4"/>
          </w:tcPr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推荐单位意见：</w:t>
            </w:r>
          </w:p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bookmarkStart w:id="0" w:name="_GoBack"/>
            <w:bookmarkEnd w:id="0"/>
          </w:p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8E335C" w:rsidRPr="00326AE3" w:rsidRDefault="008E335C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8E335C" w:rsidRPr="00326AE3" w:rsidRDefault="008E335C" w:rsidP="008E335C">
            <w:pPr>
              <w:tabs>
                <w:tab w:val="left" w:pos="5638"/>
              </w:tabs>
              <w:ind w:firstLineChars="1700" w:firstLine="31680"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单位（盖章）：</w:t>
            </w:r>
          </w:p>
          <w:p w:rsidR="008E335C" w:rsidRPr="00326AE3" w:rsidRDefault="008E335C" w:rsidP="008E335C">
            <w:pPr>
              <w:tabs>
                <w:tab w:val="left" w:pos="5638"/>
              </w:tabs>
              <w:ind w:firstLineChars="1700" w:firstLine="31680"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年</w:t>
            </w:r>
            <w:r w:rsidRPr="00326AE3">
              <w:rPr>
                <w:rFonts w:ascii="仿宋_GB2312" w:eastAsia="仿宋_GB2312" w:hAnsi="仿宋_GB2312" w:cs="仿宋_GB2312"/>
                <w:sz w:val="30"/>
                <w:szCs w:val="30"/>
              </w:rPr>
              <w:t xml:space="preserve">    </w:t>
            </w: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月</w:t>
            </w:r>
            <w:r w:rsidRPr="00326AE3">
              <w:rPr>
                <w:rFonts w:ascii="仿宋_GB2312" w:eastAsia="仿宋_GB2312" w:hAnsi="仿宋_GB2312" w:cs="仿宋_GB2312"/>
                <w:sz w:val="30"/>
                <w:szCs w:val="30"/>
              </w:rPr>
              <w:t xml:space="preserve">   </w:t>
            </w:r>
            <w:r w:rsidRPr="00326AE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</w:t>
            </w:r>
          </w:p>
        </w:tc>
      </w:tr>
    </w:tbl>
    <w:p w:rsidR="008E335C" w:rsidRDefault="008E335C">
      <w:pPr>
        <w:tabs>
          <w:tab w:val="left" w:pos="5458"/>
        </w:tabs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填表人：</w:t>
      </w:r>
      <w:r>
        <w:rPr>
          <w:rFonts w:ascii="仿宋_GB2312" w:eastAsia="仿宋_GB2312" w:hAnsi="仿宋_GB2312" w:cs="仿宋_GB2312"/>
          <w:sz w:val="30"/>
          <w:szCs w:val="30"/>
        </w:rPr>
        <w:tab/>
      </w:r>
      <w:r>
        <w:rPr>
          <w:rFonts w:ascii="仿宋_GB2312" w:eastAsia="仿宋_GB2312" w:hAnsi="仿宋_GB2312" w:cs="仿宋_GB2312" w:hint="eastAsia"/>
          <w:sz w:val="30"/>
          <w:szCs w:val="30"/>
        </w:rPr>
        <w:t>联系电话：</w:t>
      </w:r>
    </w:p>
    <w:p w:rsidR="008E335C" w:rsidRDefault="008E335C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备注：</w:t>
      </w:r>
      <w:r>
        <w:rPr>
          <w:rFonts w:ascii="仿宋_GB2312" w:eastAsia="仿宋_GB2312" w:hAnsi="仿宋_GB2312" w:cs="仿宋_GB2312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、请于</w:t>
      </w:r>
      <w:r>
        <w:rPr>
          <w:rFonts w:ascii="仿宋_GB2312" w:eastAsia="仿宋_GB2312" w:hAnsi="仿宋_GB2312" w:cs="仿宋_GB2312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/>
          <w:sz w:val="30"/>
          <w:szCs w:val="30"/>
        </w:rPr>
        <w:t>30</w:t>
      </w:r>
      <w:r>
        <w:rPr>
          <w:rFonts w:ascii="仿宋_GB2312" w:eastAsia="仿宋_GB2312" w:hAnsi="仿宋_GB2312" w:cs="仿宋_GB2312" w:hint="eastAsia"/>
          <w:sz w:val="30"/>
          <w:szCs w:val="30"/>
        </w:rPr>
        <w:t>日前将推荐表邮寄（市行政中心文件交换箱或定海区人民中路</w:t>
      </w:r>
      <w:r>
        <w:rPr>
          <w:rFonts w:ascii="仿宋_GB2312" w:eastAsia="仿宋_GB2312" w:hAnsi="仿宋_GB2312" w:cs="仿宋_GB2312"/>
          <w:sz w:val="30"/>
          <w:szCs w:val="30"/>
        </w:rPr>
        <w:t>85</w:t>
      </w:r>
      <w:r>
        <w:rPr>
          <w:rFonts w:ascii="仿宋_GB2312" w:eastAsia="仿宋_GB2312" w:hAnsi="仿宋_GB2312" w:cs="仿宋_GB2312" w:hint="eastAsia"/>
          <w:sz w:val="30"/>
          <w:szCs w:val="30"/>
        </w:rPr>
        <w:t>号香溢大厦）或传真至总会办公室。传真：</w:t>
      </w:r>
      <w:r>
        <w:rPr>
          <w:rFonts w:ascii="仿宋_GB2312" w:eastAsia="仿宋_GB2312" w:hAnsi="仿宋_GB2312" w:cs="仿宋_GB2312"/>
          <w:sz w:val="30"/>
          <w:szCs w:val="30"/>
        </w:rPr>
        <w:t>2055656</w:t>
      </w:r>
    </w:p>
    <w:p w:rsidR="008E335C" w:rsidRDefault="008E335C">
      <w:pPr>
        <w:numPr>
          <w:ilvl w:val="0"/>
          <w:numId w:val="1"/>
        </w:numPr>
        <w:tabs>
          <w:tab w:val="left" w:pos="5458"/>
        </w:tabs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表格可至舟山</w:t>
      </w:r>
      <w:r>
        <w:rPr>
          <w:rFonts w:ascii="仿宋_GB2312" w:eastAsia="仿宋_GB2312" w:hAnsi="仿宋_GB2312" w:cs="仿宋_GB2312"/>
          <w:sz w:val="30"/>
          <w:szCs w:val="30"/>
        </w:rPr>
        <w:t>.</w:t>
      </w:r>
      <w:r>
        <w:rPr>
          <w:rFonts w:ascii="仿宋_GB2312" w:eastAsia="仿宋_GB2312" w:hAnsi="仿宋_GB2312" w:cs="仿宋_GB2312" w:hint="eastAsia"/>
          <w:sz w:val="30"/>
          <w:szCs w:val="30"/>
        </w:rPr>
        <w:t>天慈网（</w:t>
      </w:r>
      <w:r>
        <w:rPr>
          <w:rFonts w:ascii="仿宋_GB2312" w:eastAsia="仿宋_GB2312" w:hAnsi="仿宋_GB2312" w:cs="仿宋_GB2312"/>
          <w:sz w:val="30"/>
          <w:szCs w:val="30"/>
        </w:rPr>
        <w:t>http//wwwzscs.org.cn/)</w:t>
      </w:r>
      <w:r>
        <w:rPr>
          <w:rFonts w:ascii="仿宋_GB2312" w:eastAsia="仿宋_GB2312" w:hAnsi="仿宋_GB2312" w:cs="仿宋_GB2312" w:hint="eastAsia"/>
          <w:sz w:val="30"/>
          <w:szCs w:val="30"/>
        </w:rPr>
        <w:t>下载。</w:t>
      </w:r>
    </w:p>
    <w:p w:rsidR="008E335C" w:rsidRDefault="008E335C" w:rsidP="002B4AA5">
      <w:pPr>
        <w:tabs>
          <w:tab w:val="left" w:pos="5458"/>
        </w:tabs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</w:p>
    <w:sectPr w:rsidR="008E335C" w:rsidSect="00E43D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35C" w:rsidRDefault="008E335C">
      <w:r>
        <w:separator/>
      </w:r>
    </w:p>
  </w:endnote>
  <w:endnote w:type="continuationSeparator" w:id="1">
    <w:p w:rsidR="008E335C" w:rsidRDefault="008E3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5C" w:rsidRDefault="008E33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5C" w:rsidRDefault="008E33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5C" w:rsidRDefault="008E33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35C" w:rsidRDefault="008E335C">
      <w:r>
        <w:separator/>
      </w:r>
    </w:p>
  </w:footnote>
  <w:footnote w:type="continuationSeparator" w:id="1">
    <w:p w:rsidR="008E335C" w:rsidRDefault="008E3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5C" w:rsidRDefault="008E335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5C" w:rsidRDefault="008E335C" w:rsidP="00C946B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5C" w:rsidRDefault="008E33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E194F5"/>
    <w:multiLevelType w:val="singleLevel"/>
    <w:tmpl w:val="CDE194F5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DCC"/>
    <w:rsid w:val="00252005"/>
    <w:rsid w:val="002B4AA5"/>
    <w:rsid w:val="00326AE3"/>
    <w:rsid w:val="008E335C"/>
    <w:rsid w:val="00C946BA"/>
    <w:rsid w:val="00E43DCC"/>
    <w:rsid w:val="0B7E3A0F"/>
    <w:rsid w:val="2D0B2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DC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3DCC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94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21D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94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21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30</Words>
  <Characters>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cszw</cp:lastModifiedBy>
  <cp:revision>3</cp:revision>
  <dcterms:created xsi:type="dcterms:W3CDTF">2014-10-29T12:08:00Z</dcterms:created>
  <dcterms:modified xsi:type="dcterms:W3CDTF">2018-03-16T06:41:00Z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